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991" w:rsidRDefault="00205991" w:rsidP="002059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MATHEWE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205991" w:rsidRDefault="00205991" w:rsidP="002059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Hull. Mariner.</w:t>
      </w:r>
    </w:p>
    <w:p w:rsidR="00205991" w:rsidRDefault="00205991" w:rsidP="002059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5991" w:rsidRDefault="00205991" w:rsidP="002059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John Neuton of Hull(q.v.), Ralph Herte</w:t>
      </w:r>
    </w:p>
    <w:p w:rsidR="00205991" w:rsidRDefault="00205991" w:rsidP="002059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Lincoln(q.v.), Ralph Wade of Leicester(q.v.) and Robert Andrewe of</w:t>
      </w:r>
    </w:p>
    <w:p w:rsidR="00205991" w:rsidRDefault="00205991" w:rsidP="002059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Whitby(q.v.).</w:t>
      </w:r>
    </w:p>
    <w:p w:rsidR="00205991" w:rsidRDefault="00205991" w:rsidP="002059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205991" w:rsidRDefault="00205991" w:rsidP="002059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5991" w:rsidRDefault="00205991" w:rsidP="0020599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05991" w:rsidRDefault="00205991" w:rsidP="0020599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991" w:rsidRDefault="00205991" w:rsidP="00564E3C">
      <w:pPr>
        <w:spacing w:after="0" w:line="240" w:lineRule="auto"/>
      </w:pPr>
      <w:r>
        <w:separator/>
      </w:r>
    </w:p>
  </w:endnote>
  <w:endnote w:type="continuationSeparator" w:id="0">
    <w:p w:rsidR="00205991" w:rsidRDefault="0020599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05991">
      <w:rPr>
        <w:rFonts w:ascii="Times New Roman" w:hAnsi="Times New Roman" w:cs="Times New Roman"/>
        <w:noProof/>
        <w:sz w:val="24"/>
        <w:szCs w:val="24"/>
      </w:rPr>
      <w:t>26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991" w:rsidRDefault="00205991" w:rsidP="00564E3C">
      <w:pPr>
        <w:spacing w:after="0" w:line="240" w:lineRule="auto"/>
      </w:pPr>
      <w:r>
        <w:separator/>
      </w:r>
    </w:p>
  </w:footnote>
  <w:footnote w:type="continuationSeparator" w:id="0">
    <w:p w:rsidR="00205991" w:rsidRDefault="0020599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991"/>
    <w:rsid w:val="00205991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11D55FE-DC86-47EF-86FC-E9E2F505F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059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2015-12-26T18:33:00Z</dcterms:created>
  <dcterms:modified xsi:type="dcterms:W3CDTF">2015-12-26T18:33:00Z</dcterms:modified>
</cp:coreProperties>
</file>